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D7702" w14:textId="77777777" w:rsidR="002A14CF" w:rsidRDefault="002A14CF" w:rsidP="002A14C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4C32">
        <w:rPr>
          <w:rFonts w:ascii="Arial" w:hAnsi="Arial" w:cs="Arial"/>
          <w:b/>
          <w:bCs/>
          <w:sz w:val="24"/>
          <w:szCs w:val="24"/>
        </w:rPr>
        <w:t>PREFEITURA MUNICIPAL DE</w:t>
      </w:r>
      <w:r>
        <w:rPr>
          <w:rFonts w:ascii="Arial" w:hAnsi="Arial" w:cs="Arial"/>
          <w:b/>
          <w:bCs/>
          <w:sz w:val="24"/>
          <w:szCs w:val="24"/>
        </w:rPr>
        <w:t xml:space="preserve"> SÃO GABRIEL DA PALHA </w:t>
      </w:r>
      <w:r w:rsidRPr="00204C32">
        <w:rPr>
          <w:rFonts w:ascii="Arial" w:hAnsi="Arial" w:cs="Arial"/>
          <w:b/>
          <w:bCs/>
          <w:sz w:val="24"/>
          <w:szCs w:val="24"/>
        </w:rPr>
        <w:t>– ES</w:t>
      </w:r>
    </w:p>
    <w:p w14:paraId="4FFB64C9" w14:textId="77777777" w:rsidR="002A14CF" w:rsidRDefault="002A14CF" w:rsidP="002A14C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7A5663C9" w14:textId="77777777" w:rsidR="002A14CF" w:rsidRDefault="002A14CF" w:rsidP="002A14C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F3EFE05" w14:textId="77777777" w:rsidR="002A14CF" w:rsidRDefault="002A14CF" w:rsidP="002A14C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DISPENSA ELETRÔNICA Nº. 030/2024</w:t>
      </w:r>
    </w:p>
    <w:p w14:paraId="719AD188" w14:textId="77777777" w:rsidR="0017487E" w:rsidRDefault="0017487E" w:rsidP="0017487E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F770138" w14:textId="77777777" w:rsidR="002A14CF" w:rsidRDefault="002A14CF" w:rsidP="002A14CF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PEDIDO DE DESCLASSIFICAÇÃO</w:t>
      </w:r>
    </w:p>
    <w:p w14:paraId="2376A60D" w14:textId="77777777" w:rsidR="002A14CF" w:rsidRDefault="002A14CF" w:rsidP="002A14CF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4FFA3C17" w14:textId="00AEA849" w:rsidR="002A14CF" w:rsidRPr="00E01002" w:rsidRDefault="002A14CF" w:rsidP="002A14CF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Pr="002A14CF">
        <w:rPr>
          <w:rFonts w:ascii="Arial" w:hAnsi="Arial" w:cs="Arial"/>
          <w:snapToGrid w:val="0"/>
          <w:sz w:val="24"/>
          <w:szCs w:val="24"/>
        </w:rPr>
        <w:t xml:space="preserve"> </w:t>
      </w:r>
      <w:r w:rsidRPr="00E01002">
        <w:rPr>
          <w:rFonts w:ascii="Arial" w:hAnsi="Arial" w:cs="Arial"/>
          <w:snapToGrid w:val="0"/>
          <w:sz w:val="24"/>
          <w:szCs w:val="24"/>
        </w:rPr>
        <w:t xml:space="preserve">vem respeitosamente solicitar a desclassificação </w:t>
      </w:r>
      <w:r>
        <w:rPr>
          <w:rFonts w:ascii="Arial" w:hAnsi="Arial" w:cs="Arial"/>
          <w:snapToGrid w:val="0"/>
          <w:sz w:val="24"/>
          <w:szCs w:val="24"/>
        </w:rPr>
        <w:t>do item 1</w:t>
      </w:r>
      <w:r w:rsidRPr="00E01002">
        <w:rPr>
          <w:rFonts w:ascii="Arial" w:hAnsi="Arial" w:cs="Arial"/>
          <w:snapToGrid w:val="0"/>
          <w:sz w:val="24"/>
          <w:szCs w:val="24"/>
        </w:rPr>
        <w:t>, pois, ao revisarmos a proposta, identificamos um equívoco na cotação deste item. O produto cotado por nosso fornecedor</w:t>
      </w:r>
      <w:r>
        <w:rPr>
          <w:rFonts w:ascii="Arial" w:hAnsi="Arial" w:cs="Arial"/>
          <w:snapToGrid w:val="0"/>
          <w:sz w:val="24"/>
          <w:szCs w:val="24"/>
        </w:rPr>
        <w:t xml:space="preserve"> foi o frasco de 60 ml e não de 100 ml conforme solicitado no edital. </w:t>
      </w:r>
      <w:r w:rsidRPr="00E01002">
        <w:rPr>
          <w:rFonts w:ascii="Arial" w:hAnsi="Arial" w:cs="Arial"/>
          <w:snapToGrid w:val="0"/>
          <w:sz w:val="24"/>
          <w:szCs w:val="24"/>
        </w:rPr>
        <w:t xml:space="preserve">Diante </w:t>
      </w:r>
      <w:bookmarkStart w:id="0" w:name="_Hlk159413693"/>
      <w:r w:rsidRPr="00E01002">
        <w:rPr>
          <w:rFonts w:ascii="Arial" w:hAnsi="Arial" w:cs="Arial"/>
          <w:snapToGrid w:val="0"/>
          <w:sz w:val="24"/>
          <w:szCs w:val="24"/>
        </w:rPr>
        <w:t>do exposto e com o intuito de não comprometer o andamento do certame</w:t>
      </w:r>
      <w:bookmarkEnd w:id="0"/>
      <w:r w:rsidRPr="00E01002">
        <w:rPr>
          <w:rFonts w:ascii="Arial" w:hAnsi="Arial" w:cs="Arial"/>
          <w:snapToGrid w:val="0"/>
          <w:sz w:val="24"/>
          <w:szCs w:val="24"/>
        </w:rPr>
        <w:t xml:space="preserve">, solicitamos a desclassificação do mencionado </w:t>
      </w:r>
      <w:r>
        <w:rPr>
          <w:rFonts w:ascii="Arial" w:hAnsi="Arial" w:cs="Arial"/>
          <w:snapToGrid w:val="0"/>
          <w:sz w:val="24"/>
          <w:szCs w:val="24"/>
        </w:rPr>
        <w:t>item</w:t>
      </w:r>
      <w:r w:rsidRPr="00E01002">
        <w:rPr>
          <w:rFonts w:ascii="Arial" w:hAnsi="Arial" w:cs="Arial"/>
          <w:snapToGrid w:val="0"/>
          <w:sz w:val="24"/>
          <w:szCs w:val="24"/>
        </w:rPr>
        <w:t xml:space="preserve"> de nossa proposta. </w:t>
      </w:r>
    </w:p>
    <w:p w14:paraId="4DE02B4D" w14:textId="77777777" w:rsidR="002A14CF" w:rsidRDefault="002A14CF" w:rsidP="002A14CF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E01002">
        <w:rPr>
          <w:rFonts w:ascii="Arial" w:hAnsi="Arial" w:cs="Arial"/>
          <w:snapToGrid w:val="0"/>
          <w:sz w:val="24"/>
          <w:szCs w:val="24"/>
        </w:rPr>
        <w:t>Pedimos desculpas por qualquer inconveniente que esta situação possa causar e agradecemos antecipadamente pela compreensão e pelo tempo dedicado à análise deste pedido.</w:t>
      </w:r>
    </w:p>
    <w:p w14:paraId="2BEA06DC" w14:textId="77777777" w:rsidR="002A14CF" w:rsidRDefault="002A14CF" w:rsidP="002A14CF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</w:p>
    <w:p w14:paraId="4C15F040" w14:textId="77777777" w:rsidR="002A14CF" w:rsidRPr="00CD7528" w:rsidRDefault="002A14CF" w:rsidP="002A14C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05 de junho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12F43285" w14:textId="2EE2DB0D" w:rsidR="0017487E" w:rsidRDefault="0017487E" w:rsidP="002A14C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D42D948" w14:textId="77777777" w:rsidR="0017487E" w:rsidRDefault="0017487E" w:rsidP="0017487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CB2E294" w14:textId="77777777" w:rsidR="0017487E" w:rsidRDefault="0017487E" w:rsidP="0017487E">
      <w:pPr>
        <w:spacing w:line="360" w:lineRule="auto"/>
        <w:rPr>
          <w:rFonts w:ascii="Arial" w:hAnsi="Arial" w:cs="Arial"/>
          <w:sz w:val="24"/>
          <w:szCs w:val="24"/>
        </w:rPr>
      </w:pPr>
    </w:p>
    <w:p w14:paraId="086E25CB" w14:textId="77777777" w:rsidR="00727A1C" w:rsidRDefault="00727A1C" w:rsidP="007372E2"/>
    <w:p w14:paraId="04AC8177" w14:textId="77777777" w:rsidR="00727A1C" w:rsidRDefault="00727A1C" w:rsidP="007372E2"/>
    <w:p w14:paraId="68EF65DB" w14:textId="77777777" w:rsidR="00727A1C" w:rsidRDefault="00727A1C" w:rsidP="007372E2"/>
    <w:p w14:paraId="6C547AF3" w14:textId="77777777" w:rsidR="007372E2" w:rsidRDefault="007372E2" w:rsidP="007372E2">
      <w:pPr>
        <w:sectPr w:rsidR="007372E2" w:rsidSect="00432F82">
          <w:headerReference w:type="default" r:id="rId7"/>
          <w:footerReference w:type="default" r:id="rId8"/>
          <w:pgSz w:w="11906" w:h="16838"/>
          <w:pgMar w:top="2098" w:right="1134" w:bottom="1701" w:left="1701" w:header="709" w:footer="375" w:gutter="0"/>
          <w:cols w:space="708"/>
          <w:docGrid w:linePitch="360"/>
        </w:sectPr>
      </w:pPr>
    </w:p>
    <w:p w14:paraId="7FFDBCB3" w14:textId="77777777" w:rsidR="007372E2" w:rsidRPr="00CD7528" w:rsidRDefault="007372E2" w:rsidP="002A14CF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lastRenderedPageBreak/>
        <w:t>JHONATHAN ARAUJO DE OLIVEIRA</w:t>
      </w:r>
    </w:p>
    <w:p w14:paraId="443D2C1E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79D255EF" w14:textId="77777777" w:rsidR="007372E2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1537A644" w14:textId="77777777" w:rsidR="007372E2" w:rsidRPr="00463D89" w:rsidRDefault="007372E2" w:rsidP="007372E2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SÓCIO</w:t>
      </w:r>
    </w:p>
    <w:p w14:paraId="13E53263" w14:textId="77777777" w:rsidR="007372E2" w:rsidRDefault="007372E2" w:rsidP="007372E2"/>
    <w:p w14:paraId="2D7DE5C9" w14:textId="77777777" w:rsidR="007372E2" w:rsidRPr="007372E2" w:rsidRDefault="007372E2" w:rsidP="007372E2">
      <w:bookmarkStart w:id="1" w:name="_GoBack"/>
      <w:bookmarkEnd w:id="1"/>
    </w:p>
    <w:sectPr w:rsidR="007372E2" w:rsidRPr="007372E2" w:rsidSect="007372E2">
      <w:type w:val="continuous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D286F" w14:textId="77777777" w:rsidR="0019227A" w:rsidRDefault="0019227A" w:rsidP="00307D16">
      <w:r>
        <w:separator/>
      </w:r>
    </w:p>
  </w:endnote>
  <w:endnote w:type="continuationSeparator" w:id="0">
    <w:p w14:paraId="46DBD113" w14:textId="77777777" w:rsidR="0019227A" w:rsidRDefault="0019227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D4EC" w14:textId="77777777" w:rsidR="00432F82" w:rsidRDefault="00432F82" w:rsidP="00AC2334">
    <w:pPr>
      <w:pStyle w:val="Rodap"/>
      <w:pBdr>
        <w:bottom w:val="single" w:sz="6" w:space="1" w:color="auto"/>
      </w:pBdr>
    </w:pPr>
  </w:p>
  <w:p w14:paraId="4FE61729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49135DEE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07074BBB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DF0F75C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04E67A0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CA52A" w14:textId="77777777" w:rsidR="0019227A" w:rsidRDefault="0019227A" w:rsidP="00307D16">
      <w:r>
        <w:separator/>
      </w:r>
    </w:p>
  </w:footnote>
  <w:footnote w:type="continuationSeparator" w:id="0">
    <w:p w14:paraId="0D73EC19" w14:textId="77777777" w:rsidR="0019227A" w:rsidRDefault="0019227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635CC" w14:textId="4395BA2D" w:rsidR="00307D16" w:rsidRDefault="00727A1C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2D59441" wp14:editId="7709873A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5618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019B1857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36018019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729C054A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6683D4C0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6A85C71A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D59441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36A5618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019B1857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36018019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729C054A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6683D4C0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6A85C71A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4D1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461D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1315"/>
    <w:rsid w:val="00163C3E"/>
    <w:rsid w:val="0017487E"/>
    <w:rsid w:val="00175243"/>
    <w:rsid w:val="00191470"/>
    <w:rsid w:val="0019227A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F43CE"/>
    <w:rsid w:val="00200CDA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14CF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54AAB"/>
    <w:rsid w:val="00363D08"/>
    <w:rsid w:val="00364529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58E9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75377"/>
    <w:rsid w:val="0058484E"/>
    <w:rsid w:val="00584D29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9E6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3264"/>
    <w:rsid w:val="00684192"/>
    <w:rsid w:val="0068490F"/>
    <w:rsid w:val="00684E7D"/>
    <w:rsid w:val="00686ADD"/>
    <w:rsid w:val="00687A86"/>
    <w:rsid w:val="00690205"/>
    <w:rsid w:val="00692CDA"/>
    <w:rsid w:val="006A1DF6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44D8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27A1C"/>
    <w:rsid w:val="00730560"/>
    <w:rsid w:val="00734A02"/>
    <w:rsid w:val="007372E2"/>
    <w:rsid w:val="00745CDE"/>
    <w:rsid w:val="00751CCF"/>
    <w:rsid w:val="0075542A"/>
    <w:rsid w:val="00757D7B"/>
    <w:rsid w:val="007617F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48C5"/>
    <w:rsid w:val="008066B9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7B7"/>
    <w:rsid w:val="008B075D"/>
    <w:rsid w:val="008B4F01"/>
    <w:rsid w:val="008B60BB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04A03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1DDC"/>
    <w:rsid w:val="00B73D32"/>
    <w:rsid w:val="00B74D6B"/>
    <w:rsid w:val="00B77CFF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C7B5D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711F4"/>
    <w:rsid w:val="00D83797"/>
    <w:rsid w:val="00D83B8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27B2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F62E2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1</TotalTime>
  <Pages>1</Pages>
  <Words>189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Connecting</cp:lastModifiedBy>
  <cp:revision>2</cp:revision>
  <cp:lastPrinted>2025-01-17T20:38:00Z</cp:lastPrinted>
  <dcterms:created xsi:type="dcterms:W3CDTF">2025-01-17T20:40:00Z</dcterms:created>
  <dcterms:modified xsi:type="dcterms:W3CDTF">2025-01-17T20:40:00Z</dcterms:modified>
</cp:coreProperties>
</file>